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F402DF" w14:textId="75909901" w:rsidR="006B2F86" w:rsidRDefault="00437DEE" w:rsidP="00E71FC3">
      <w:pPr>
        <w:pStyle w:val="NoSpacing"/>
      </w:pPr>
      <w:r>
        <w:rPr>
          <w:u w:val="single"/>
        </w:rPr>
        <w:t>Margaret KIRKHAM</w:t>
      </w:r>
      <w:r>
        <w:t xml:space="preserve">      (d.1443)</w:t>
      </w:r>
    </w:p>
    <w:p w14:paraId="474AB353" w14:textId="72D0830F" w:rsidR="00437DEE" w:rsidRDefault="00437DEE" w:rsidP="00E71FC3">
      <w:pPr>
        <w:pStyle w:val="NoSpacing"/>
      </w:pPr>
      <w:r>
        <w:t>of York. Widow.</w:t>
      </w:r>
    </w:p>
    <w:p w14:paraId="4440B8FB" w14:textId="020549A2" w:rsidR="00437DEE" w:rsidRDefault="00437DEE" w:rsidP="00E71FC3">
      <w:pPr>
        <w:pStyle w:val="NoSpacing"/>
      </w:pPr>
    </w:p>
    <w:p w14:paraId="1FE6742A" w14:textId="4A0FBEE0" w:rsidR="00437DEE" w:rsidRDefault="00437DEE" w:rsidP="00E71FC3">
      <w:pPr>
        <w:pStyle w:val="NoSpacing"/>
      </w:pPr>
    </w:p>
    <w:p w14:paraId="6878A580" w14:textId="77777777" w:rsidR="009D3E0B" w:rsidRDefault="009D3E0B" w:rsidP="009D3E0B">
      <w:r>
        <w:tab/>
        <w:t>1443</w:t>
      </w:r>
      <w:r>
        <w:tab/>
        <w:t>She bequeathed 20s to the Gild of Corpus Christi.</w:t>
      </w:r>
    </w:p>
    <w:p w14:paraId="591A7EA0" w14:textId="6ED57DF8" w:rsidR="009D3E0B" w:rsidRDefault="009D3E0B" w:rsidP="009D3E0B">
      <w:r>
        <w:tab/>
      </w:r>
      <w:r>
        <w:tab/>
        <w:t>(www.york.ac.uk/inst/cms/resources/crouch/York)</w:t>
      </w:r>
    </w:p>
    <w:p w14:paraId="027FFF20" w14:textId="4FE0D11F" w:rsidR="00437DEE" w:rsidRDefault="00437DEE" w:rsidP="00E71FC3">
      <w:pPr>
        <w:pStyle w:val="NoSpacing"/>
      </w:pPr>
      <w:r>
        <w:t>25 Feb.144</w:t>
      </w:r>
      <w:r w:rsidR="009D3E0B">
        <w:t>3</w:t>
      </w:r>
      <w:r>
        <w:tab/>
        <w:t>She made her Will.  (W.Y.R. p.98)</w:t>
      </w:r>
    </w:p>
    <w:p w14:paraId="6EAE24DE" w14:textId="1DC8D4C7" w:rsidR="00437DEE" w:rsidRDefault="00437DEE" w:rsidP="00E71FC3">
      <w:pPr>
        <w:pStyle w:val="NoSpacing"/>
      </w:pPr>
      <w:r>
        <w:t xml:space="preserve">  5 Jun.</w:t>
      </w:r>
      <w:r>
        <w:tab/>
      </w:r>
      <w:r>
        <w:tab/>
        <w:t>Probate of her Will.  (ibid.)</w:t>
      </w:r>
    </w:p>
    <w:p w14:paraId="3C979742" w14:textId="1E9284F6" w:rsidR="00437DEE" w:rsidRDefault="00437DEE" w:rsidP="00E71FC3">
      <w:pPr>
        <w:pStyle w:val="NoSpacing"/>
      </w:pPr>
    </w:p>
    <w:p w14:paraId="76039DDE" w14:textId="03CC38F3" w:rsidR="00437DEE" w:rsidRDefault="00437DEE" w:rsidP="00E71FC3">
      <w:pPr>
        <w:pStyle w:val="NoSpacing"/>
      </w:pPr>
    </w:p>
    <w:p w14:paraId="4CB179F3" w14:textId="7EC36C06" w:rsidR="00437DEE" w:rsidRDefault="00437DEE" w:rsidP="00E71FC3">
      <w:pPr>
        <w:pStyle w:val="NoSpacing"/>
      </w:pPr>
      <w:r>
        <w:t>24 February 2019</w:t>
      </w:r>
    </w:p>
    <w:p w14:paraId="2A141340" w14:textId="560D2FE2" w:rsidR="009D3E0B" w:rsidRPr="00437DEE" w:rsidRDefault="009D3E0B" w:rsidP="00E71FC3">
      <w:pPr>
        <w:pStyle w:val="NoSpacing"/>
      </w:pPr>
      <w:r>
        <w:t>16 September 2019</w:t>
      </w:r>
      <w:bookmarkStart w:id="0" w:name="_GoBack"/>
      <w:bookmarkEnd w:id="0"/>
    </w:p>
    <w:sectPr w:rsidR="009D3E0B" w:rsidRPr="00437DEE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B414B" w14:textId="77777777" w:rsidR="00437DEE" w:rsidRDefault="00437DEE" w:rsidP="00E71FC3">
      <w:r>
        <w:separator/>
      </w:r>
    </w:p>
  </w:endnote>
  <w:endnote w:type="continuationSeparator" w:id="0">
    <w:p w14:paraId="398E0899" w14:textId="77777777" w:rsidR="00437DEE" w:rsidRDefault="00437DEE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A5DB5A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1EFD5A" w14:textId="77777777" w:rsidR="00437DEE" w:rsidRDefault="00437DEE" w:rsidP="00E71FC3">
      <w:r>
        <w:separator/>
      </w:r>
    </w:p>
  </w:footnote>
  <w:footnote w:type="continuationSeparator" w:id="0">
    <w:p w14:paraId="53775239" w14:textId="77777777" w:rsidR="00437DEE" w:rsidRDefault="00437DEE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37DEE"/>
    <w:rsid w:val="001A7C09"/>
    <w:rsid w:val="00437DEE"/>
    <w:rsid w:val="00577BD5"/>
    <w:rsid w:val="00656CBA"/>
    <w:rsid w:val="006A1F77"/>
    <w:rsid w:val="00733BE7"/>
    <w:rsid w:val="009D3E0B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DFF5AD"/>
  <w15:chartTrackingRefBased/>
  <w15:docId w15:val="{E518D665-68FF-46E5-A714-DF518D3D7B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9D3E0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Times New Roman"/>
      <w:szCs w:val="20"/>
      <w:lang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overflowPunct/>
      <w:autoSpaceDE/>
      <w:autoSpaceDN/>
      <w:adjustRightInd/>
      <w:textAlignment w:val="auto"/>
    </w:pPr>
    <w:rPr>
      <w:rFonts w:eastAsiaTheme="minorHAnsi"/>
      <w:szCs w:val="24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6</TotalTime>
  <Pages>1</Pages>
  <Words>41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2019-02-24T22:30:00Z</dcterms:created>
  <dcterms:modified xsi:type="dcterms:W3CDTF">2019-09-16T08:15:00Z</dcterms:modified>
</cp:coreProperties>
</file>